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DD2A57" w14:textId="2F0E9D8D" w:rsidR="00505FE4" w:rsidRPr="00821A3C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37AE2BF7" w14:textId="77777777" w:rsidR="00505FE4" w:rsidRPr="00821A3C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821A3C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821A3C" w14:paraId="7E7AEFD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FD96CD6" w14:textId="77777777" w:rsidR="00505FE4" w:rsidRPr="00821A3C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19DF" w14:textId="28C31C1C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Nazwa modułu (bloku przedmiotów): </w:t>
            </w:r>
            <w:r w:rsidR="00FE6564" w:rsidRPr="00821A3C">
              <w:rPr>
                <w:sz w:val="22"/>
                <w:szCs w:val="22"/>
              </w:rPr>
              <w:br/>
            </w:r>
            <w:r w:rsidR="00FE6564" w:rsidRPr="00821A3C">
              <w:rPr>
                <w:b/>
                <w:sz w:val="22"/>
                <w:szCs w:val="22"/>
              </w:rPr>
              <w:t>Sieci komputerowe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DBA4878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Kod modułu:</w:t>
            </w:r>
            <w:r w:rsidR="001A2A1E" w:rsidRPr="00821A3C">
              <w:rPr>
                <w:b/>
                <w:sz w:val="22"/>
                <w:szCs w:val="22"/>
              </w:rPr>
              <w:t xml:space="preserve"> M 11</w:t>
            </w:r>
          </w:p>
        </w:tc>
      </w:tr>
      <w:tr w:rsidR="00505FE4" w:rsidRPr="00821A3C" w14:paraId="0AC71AE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511467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DE4" w14:textId="77777777" w:rsidR="00505FE4" w:rsidRPr="00821A3C" w:rsidRDefault="00505FE4" w:rsidP="00F77DC4">
            <w:pPr>
              <w:rPr>
                <w:b/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Nazwa przedmiotu: </w:t>
            </w:r>
          </w:p>
          <w:p w14:paraId="261E11F1" w14:textId="77777777" w:rsidR="00505FE4" w:rsidRPr="00821A3C" w:rsidRDefault="00627398" w:rsidP="00F77DC4">
            <w:pPr>
              <w:rPr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Sieci komputerowe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AA3036B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Kod przedmiotu:</w:t>
            </w:r>
            <w:r w:rsidR="009E613F" w:rsidRPr="00821A3C">
              <w:rPr>
                <w:sz w:val="22"/>
                <w:szCs w:val="22"/>
              </w:rPr>
              <w:t xml:space="preserve"> </w:t>
            </w:r>
            <w:r w:rsidR="001A2A1E" w:rsidRPr="00821A3C">
              <w:rPr>
                <w:b/>
                <w:sz w:val="22"/>
                <w:szCs w:val="22"/>
              </w:rPr>
              <w:t>M11</w:t>
            </w:r>
          </w:p>
        </w:tc>
      </w:tr>
      <w:tr w:rsidR="00505FE4" w:rsidRPr="00821A3C" w14:paraId="155316C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5FF380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0D3856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Nazwa jednostki organizacyjnej prowadzącej przedmiot / moduł:</w:t>
            </w:r>
          </w:p>
          <w:p w14:paraId="0D3715FC" w14:textId="77777777" w:rsidR="00505FE4" w:rsidRPr="00821A3C" w:rsidRDefault="00A0655B" w:rsidP="00F77DC4">
            <w:pPr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821A3C" w14:paraId="1AE7085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9C920D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BCF72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Nazwa kierunku:</w:t>
            </w:r>
          </w:p>
          <w:p w14:paraId="08721046" w14:textId="77777777" w:rsidR="00505FE4" w:rsidRPr="00821A3C" w:rsidRDefault="009E613F" w:rsidP="00F77DC4">
            <w:pPr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821A3C" w14:paraId="697CADA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72927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327E34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Nazwa specjalności:</w:t>
            </w:r>
            <w:r w:rsidR="00A0655B" w:rsidRPr="00821A3C">
              <w:rPr>
                <w:sz w:val="22"/>
                <w:szCs w:val="22"/>
              </w:rPr>
              <w:t xml:space="preserve"> /niewłaściwe skasować/</w:t>
            </w:r>
          </w:p>
          <w:p w14:paraId="3B208435" w14:textId="77777777" w:rsidR="00505FE4" w:rsidRPr="00821A3C" w:rsidRDefault="00A0655B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Administracja systemów i sieci komputerowych</w:t>
            </w:r>
            <w:r w:rsidRPr="00821A3C">
              <w:rPr>
                <w:sz w:val="22"/>
                <w:szCs w:val="22"/>
              </w:rPr>
              <w:br/>
              <w:t>Projektowanie baz danych i oprogramowanie użytkowe</w:t>
            </w:r>
            <w:r w:rsidRPr="00821A3C">
              <w:rPr>
                <w:sz w:val="22"/>
                <w:szCs w:val="22"/>
              </w:rPr>
              <w:br/>
              <w:t>Modelowanie 3D w zastosowaniach medycznych, prototypowaniu i mediach interaktywnych</w:t>
            </w:r>
          </w:p>
        </w:tc>
      </w:tr>
      <w:tr w:rsidR="00505FE4" w:rsidRPr="00821A3C" w14:paraId="3B73333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1E0B85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EE31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Forma studiów:</w:t>
            </w:r>
          </w:p>
          <w:p w14:paraId="7B3AB7D2" w14:textId="0EDB012B" w:rsidR="00505FE4" w:rsidRPr="00821A3C" w:rsidRDefault="009E613F" w:rsidP="00F77DC4">
            <w:pPr>
              <w:rPr>
                <w:sz w:val="22"/>
                <w:szCs w:val="22"/>
              </w:rPr>
            </w:pPr>
            <w:r w:rsidRPr="00821A3C">
              <w:rPr>
                <w:b/>
                <w:bCs/>
                <w:sz w:val="22"/>
                <w:szCs w:val="22"/>
              </w:rPr>
              <w:t>S</w:t>
            </w:r>
            <w:r w:rsidR="00FE6564" w:rsidRPr="00821A3C">
              <w:rPr>
                <w:b/>
                <w:bCs/>
                <w:sz w:val="22"/>
                <w:szCs w:val="22"/>
              </w:rPr>
              <w:t>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F465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Profil kształcenia:</w:t>
            </w:r>
          </w:p>
          <w:p w14:paraId="376E78F8" w14:textId="77777777" w:rsidR="00505FE4" w:rsidRPr="00821A3C" w:rsidRDefault="009E613F" w:rsidP="00F77DC4">
            <w:pPr>
              <w:rPr>
                <w:sz w:val="22"/>
                <w:szCs w:val="22"/>
              </w:rPr>
            </w:pPr>
            <w:r w:rsidRPr="00821A3C">
              <w:rPr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423975D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Poziom studiów:</w:t>
            </w:r>
          </w:p>
          <w:p w14:paraId="04729964" w14:textId="77777777" w:rsidR="009E613F" w:rsidRPr="00821A3C" w:rsidRDefault="009E613F" w:rsidP="00F77DC4">
            <w:pPr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1 stopień</w:t>
            </w:r>
          </w:p>
        </w:tc>
      </w:tr>
      <w:tr w:rsidR="00505FE4" w:rsidRPr="00821A3C" w14:paraId="13EDE77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7FE2E6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450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Rok / semestr: </w:t>
            </w:r>
          </w:p>
          <w:p w14:paraId="63EAE3F9" w14:textId="77777777" w:rsidR="00505FE4" w:rsidRPr="00821A3C" w:rsidRDefault="00627398" w:rsidP="00F77DC4">
            <w:pPr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A92A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Status przedmiotu /modułu:</w:t>
            </w:r>
          </w:p>
          <w:p w14:paraId="29BE84B4" w14:textId="77777777" w:rsidR="00505FE4" w:rsidRPr="00821A3C" w:rsidRDefault="009E613F" w:rsidP="00F77DC4">
            <w:pPr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F5BC12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Język przedmiotu / modułu:</w:t>
            </w:r>
          </w:p>
          <w:p w14:paraId="4A3CA760" w14:textId="77777777" w:rsidR="00505FE4" w:rsidRPr="00821A3C" w:rsidRDefault="00E9651C" w:rsidP="00F77DC4">
            <w:pPr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p</w:t>
            </w:r>
            <w:r w:rsidR="009E613F" w:rsidRPr="00821A3C">
              <w:rPr>
                <w:b/>
                <w:sz w:val="22"/>
                <w:szCs w:val="22"/>
              </w:rPr>
              <w:t>olski</w:t>
            </w:r>
            <w:r w:rsidRPr="00821A3C">
              <w:rPr>
                <w:b/>
                <w:sz w:val="22"/>
                <w:szCs w:val="22"/>
              </w:rPr>
              <w:t>/angielski</w:t>
            </w:r>
          </w:p>
        </w:tc>
      </w:tr>
      <w:tr w:rsidR="00505FE4" w:rsidRPr="00821A3C" w14:paraId="4C37FE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D6898B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758E3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  <w:p w14:paraId="1CC9C992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95FF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14B5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18A8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A1A6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351F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66BB9B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inne </w:t>
            </w:r>
            <w:r w:rsidRPr="00821A3C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821A3C" w14:paraId="23D4375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39C1DA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CE7FF2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0F1FC9" w14:textId="77777777" w:rsidR="00505FE4" w:rsidRPr="00821A3C" w:rsidRDefault="00627398" w:rsidP="00F77DC4">
            <w:pPr>
              <w:jc w:val="center"/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4336B0" w14:textId="77777777" w:rsidR="00505FE4" w:rsidRPr="00821A3C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5E185" w14:textId="77777777" w:rsidR="00505FE4" w:rsidRPr="00821A3C" w:rsidRDefault="00627398" w:rsidP="00F77DC4">
            <w:pPr>
              <w:jc w:val="center"/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96E3B" w14:textId="77777777" w:rsidR="00505FE4" w:rsidRPr="00821A3C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688C7" w14:textId="77777777" w:rsidR="00505FE4" w:rsidRPr="00821A3C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BA0EBC" w14:textId="77777777" w:rsidR="00505FE4" w:rsidRPr="00821A3C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0</w:t>
            </w:r>
          </w:p>
        </w:tc>
      </w:tr>
    </w:tbl>
    <w:p w14:paraId="1F5BAD72" w14:textId="77777777" w:rsidR="00505FE4" w:rsidRPr="00821A3C" w:rsidRDefault="00505FE4" w:rsidP="00505FE4">
      <w:pPr>
        <w:rPr>
          <w:sz w:val="22"/>
          <w:szCs w:val="22"/>
        </w:rPr>
      </w:pPr>
    </w:p>
    <w:p w14:paraId="1B19A1AB" w14:textId="77777777" w:rsidR="00505FE4" w:rsidRPr="00821A3C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821A3C" w14:paraId="792E9471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D9E3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2BF37" w14:textId="77777777" w:rsidR="00505FE4" w:rsidRPr="00821A3C" w:rsidRDefault="00E9651C" w:rsidP="00F77DC4">
            <w:pPr>
              <w:rPr>
                <w:b/>
                <w:bCs/>
                <w:sz w:val="22"/>
                <w:szCs w:val="22"/>
              </w:rPr>
            </w:pPr>
            <w:r w:rsidRPr="00821A3C">
              <w:rPr>
                <w:b/>
                <w:bCs/>
                <w:sz w:val="22"/>
                <w:szCs w:val="22"/>
              </w:rPr>
              <w:t xml:space="preserve">mgr inż. Andrzej Stojek </w:t>
            </w:r>
          </w:p>
        </w:tc>
      </w:tr>
      <w:tr w:rsidR="00505FE4" w:rsidRPr="00821A3C" w14:paraId="0263847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AFCF" w14:textId="77777777" w:rsidR="00505FE4" w:rsidRPr="00821A3C" w:rsidRDefault="00505FE4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Prowadzący zajęcia*</w:t>
            </w:r>
          </w:p>
          <w:p w14:paraId="5AC25C4F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C20CF" w14:textId="77777777" w:rsidR="00505FE4" w:rsidRPr="00821A3C" w:rsidRDefault="00E9651C" w:rsidP="00F77DC4">
            <w:pPr>
              <w:rPr>
                <w:b/>
                <w:bCs/>
                <w:sz w:val="22"/>
                <w:szCs w:val="22"/>
              </w:rPr>
            </w:pPr>
            <w:r w:rsidRPr="00821A3C">
              <w:rPr>
                <w:b/>
                <w:bCs/>
                <w:sz w:val="22"/>
                <w:szCs w:val="22"/>
              </w:rPr>
              <w:t>mgr inż. Andrze</w:t>
            </w:r>
            <w:r w:rsidR="00627398" w:rsidRPr="00821A3C">
              <w:rPr>
                <w:b/>
                <w:bCs/>
                <w:sz w:val="22"/>
                <w:szCs w:val="22"/>
              </w:rPr>
              <w:t>j Stojek</w:t>
            </w:r>
            <w:r w:rsidR="001A2A1E" w:rsidRPr="00821A3C">
              <w:rPr>
                <w:b/>
                <w:bCs/>
                <w:sz w:val="22"/>
                <w:szCs w:val="22"/>
              </w:rPr>
              <w:t>,  mgr inż. Arkadiusz Górka</w:t>
            </w:r>
          </w:p>
        </w:tc>
      </w:tr>
      <w:tr w:rsidR="00505FE4" w:rsidRPr="00821A3C" w14:paraId="2B202402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6B12" w14:textId="77777777" w:rsidR="00505FE4" w:rsidRPr="00821A3C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0455BA" w14:textId="77777777" w:rsidR="00627398" w:rsidRPr="00821A3C" w:rsidRDefault="00627398" w:rsidP="00627398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Posługiwanie się poprawną terminologią z dziedziny sieci komputerowych.</w:t>
            </w:r>
          </w:p>
          <w:p w14:paraId="2659964A" w14:textId="77777777" w:rsidR="00627398" w:rsidRPr="00821A3C" w:rsidRDefault="00627398" w:rsidP="00627398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Poznanie technologii przewodowych i bezprzewodowych sieci lokalnych, a także mechanizmów ich działania.</w:t>
            </w:r>
          </w:p>
          <w:p w14:paraId="55E766EE" w14:textId="77777777" w:rsidR="00627398" w:rsidRPr="00821A3C" w:rsidRDefault="00627398" w:rsidP="00627398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Poznanie mechanizmów działania protokołów sieciowych TCP, UDP.</w:t>
            </w:r>
          </w:p>
          <w:p w14:paraId="29648E55" w14:textId="77777777" w:rsidR="00627398" w:rsidRPr="00821A3C" w:rsidRDefault="00627398" w:rsidP="00627398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Poznanie zasad routingu, poznanie zasad działania i znaczenie systemu DNS.</w:t>
            </w:r>
          </w:p>
          <w:p w14:paraId="11B50C80" w14:textId="77777777" w:rsidR="00627398" w:rsidRPr="00821A3C" w:rsidRDefault="00627398" w:rsidP="00627398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Znajomość technologii konsolidacji sieci LAN z Internetem.</w:t>
            </w:r>
          </w:p>
          <w:p w14:paraId="69AD5820" w14:textId="77777777" w:rsidR="00627398" w:rsidRPr="00821A3C" w:rsidRDefault="00627398" w:rsidP="00627398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Znajomość zagadnień bezpieczeństwa ruchu sieciowego.</w:t>
            </w:r>
          </w:p>
          <w:p w14:paraId="3A1AA45C" w14:textId="77777777" w:rsidR="00627398" w:rsidRPr="00821A3C" w:rsidRDefault="00627398" w:rsidP="00627398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Nabycie umiejętności konfigurowania oraz projektowania sieci komputerowych.</w:t>
            </w:r>
          </w:p>
        </w:tc>
      </w:tr>
      <w:tr w:rsidR="00505FE4" w:rsidRPr="00821A3C" w14:paraId="399723C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121841" w14:textId="77777777" w:rsidR="00505FE4" w:rsidRPr="00821A3C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391994" w14:textId="77777777" w:rsidR="00505FE4" w:rsidRPr="00821A3C" w:rsidRDefault="00627398" w:rsidP="00F77DC4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brak</w:t>
            </w:r>
          </w:p>
        </w:tc>
      </w:tr>
    </w:tbl>
    <w:p w14:paraId="76452B90" w14:textId="77777777" w:rsidR="00505FE4" w:rsidRPr="007B3E1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B3E10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56A52713" w14:textId="77777777" w:rsidR="00505FE4" w:rsidRPr="007B3E1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B3E10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331E4BED" w14:textId="77777777" w:rsidR="00627398" w:rsidRPr="00821A3C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627398" w:rsidRPr="00821A3C" w14:paraId="1FACC9DE" w14:textId="77777777" w:rsidTr="001B23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C53A34F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EFEKTY UCZENIA SIĘ</w:t>
            </w:r>
          </w:p>
        </w:tc>
      </w:tr>
      <w:tr w:rsidR="00627398" w:rsidRPr="00821A3C" w14:paraId="161428D1" w14:textId="77777777" w:rsidTr="001B235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2C91E05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8916D86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38100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Kod kierunkowego efektu</w:t>
            </w:r>
          </w:p>
          <w:p w14:paraId="7318B63D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uczenia się</w:t>
            </w:r>
          </w:p>
        </w:tc>
      </w:tr>
      <w:tr w:rsidR="00627398" w:rsidRPr="00821A3C" w14:paraId="1EF82E0F" w14:textId="77777777" w:rsidTr="001B23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6E87B6" w14:textId="77777777" w:rsidR="00627398" w:rsidRPr="00821A3C" w:rsidRDefault="00627398" w:rsidP="001B235F">
            <w:pPr>
              <w:pStyle w:val="Nagwek1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903EC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627398" w:rsidRPr="00821A3C" w14:paraId="77DC7B90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0BA734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1A40BF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Zna podstawowe technologie sieciowe (przewodowe i bezprzewodowe) oraz zna protokoły sieciowe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2A478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K_W04, K_W05, K_W08</w:t>
            </w:r>
          </w:p>
        </w:tc>
      </w:tr>
      <w:tr w:rsidR="00627398" w:rsidRPr="00821A3C" w14:paraId="04E17BB3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7D39C6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E4183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Zna modele sieciowe, standardy sieciowe, w tym standardy bezpieczeństwa systemów teleinformatycznych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41D9A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K_W04</w:t>
            </w:r>
          </w:p>
          <w:p w14:paraId="2CB05CB6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K_W08, K_W16</w:t>
            </w:r>
          </w:p>
        </w:tc>
      </w:tr>
      <w:tr w:rsidR="00627398" w:rsidRPr="00821A3C" w14:paraId="2E9095A6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5343BD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5A8EF6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Zna metody adresacji w sieciach IP oraz techniki optymalizacji adresowania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B6363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K_W15</w:t>
            </w:r>
          </w:p>
        </w:tc>
      </w:tr>
      <w:tr w:rsidR="00627398" w:rsidRPr="00821A3C" w14:paraId="71D7AF30" w14:textId="77777777" w:rsidTr="001B23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C9BC1F" w14:textId="77777777" w:rsidR="00627398" w:rsidRPr="00821A3C" w:rsidRDefault="00627398" w:rsidP="001B235F">
            <w:pPr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2E1A8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627398" w:rsidRPr="00821A3C" w14:paraId="6BD17290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68B760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4FD04B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Identyfikuje technologię badanej sieci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68ECE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K_U06, K_U12, K_U24</w:t>
            </w:r>
          </w:p>
        </w:tc>
      </w:tr>
      <w:tr w:rsidR="00627398" w:rsidRPr="00821A3C" w14:paraId="5269C61B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24F6B9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19ED26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Rozróżnia urządzenia sieciowe i realizuje zadania związane z ich utrzymaniem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ABB1C1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K_U12, K_U22</w:t>
            </w:r>
          </w:p>
          <w:p w14:paraId="1CCF2922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K_U24</w:t>
            </w:r>
          </w:p>
        </w:tc>
      </w:tr>
      <w:tr w:rsidR="00627398" w:rsidRPr="00821A3C" w14:paraId="2DB1E492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E1E1F6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A66046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Potrafi skonfigurować prostą sieć LAN oraz sieć WAN w technologii Ethernet, identyfikuje podstawowe problemy sieciowe, wdraża podstawowe mechanizmy bezpieczeństwa w sieciach komputerowych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4953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K_U14</w:t>
            </w:r>
            <w:r w:rsidRPr="00821A3C">
              <w:rPr>
                <w:color w:val="000000"/>
                <w:sz w:val="22"/>
                <w:szCs w:val="22"/>
              </w:rPr>
              <w:br/>
              <w:t>K_U10</w:t>
            </w:r>
          </w:p>
        </w:tc>
      </w:tr>
      <w:tr w:rsidR="00627398" w:rsidRPr="00821A3C" w14:paraId="1C78C857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9A92B4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FAB8D0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Stosuje zasady optymalizacji adresowania w sieciach IP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0F0F5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K_U07, K_U23</w:t>
            </w:r>
          </w:p>
        </w:tc>
      </w:tr>
      <w:tr w:rsidR="00627398" w:rsidRPr="00821A3C" w14:paraId="5254C7F1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AA6335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ACCB8A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Stosuje narzędzia do diagnostyki sieci komputerowej oraz do obsługi usług sieciowych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91419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K_U06, K_U14</w:t>
            </w:r>
          </w:p>
        </w:tc>
      </w:tr>
      <w:tr w:rsidR="00627398" w:rsidRPr="00821A3C" w14:paraId="4CB89DAF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3F9F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A06CC8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Analizuje ruch sieciowy i protokoły, profesjonalnie dokumentuje przeprowadzone badanie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A336F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K_U01, K_U03</w:t>
            </w:r>
          </w:p>
          <w:p w14:paraId="7014100C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K_U05, K_U08</w:t>
            </w:r>
          </w:p>
        </w:tc>
      </w:tr>
      <w:tr w:rsidR="00627398" w:rsidRPr="00821A3C" w14:paraId="68CE513C" w14:textId="77777777" w:rsidTr="001B23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863031" w14:textId="77777777" w:rsidR="00627398" w:rsidRPr="00821A3C" w:rsidRDefault="00627398" w:rsidP="001B235F">
            <w:pPr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BE09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</w:p>
        </w:tc>
      </w:tr>
      <w:tr w:rsidR="00627398" w:rsidRPr="00821A3C" w14:paraId="54C66793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0F4F46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612086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Potrafi korzystać z narzędzi umożliwiających szybką i skuteczną komunikację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98453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K_K04</w:t>
            </w:r>
          </w:p>
        </w:tc>
      </w:tr>
      <w:tr w:rsidR="00627398" w:rsidRPr="00821A3C" w14:paraId="0D29A744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806351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6F105E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Przestrzega zasad uczciwości i kultury osobistej podczas komunikacji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395E0" w14:textId="77777777" w:rsidR="00627398" w:rsidRPr="00821A3C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821A3C">
              <w:rPr>
                <w:color w:val="000000"/>
                <w:sz w:val="22"/>
                <w:szCs w:val="22"/>
              </w:rPr>
              <w:t>K_K03</w:t>
            </w:r>
          </w:p>
        </w:tc>
      </w:tr>
    </w:tbl>
    <w:p w14:paraId="597A09DF" w14:textId="77777777" w:rsidR="00627398" w:rsidRPr="00821A3C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27398" w:rsidRPr="00821A3C" w14:paraId="6C618125" w14:textId="77777777" w:rsidTr="001B235F">
        <w:tc>
          <w:tcPr>
            <w:tcW w:w="10008" w:type="dxa"/>
            <w:vAlign w:val="center"/>
          </w:tcPr>
          <w:p w14:paraId="39D99CCF" w14:textId="77777777" w:rsidR="00627398" w:rsidRPr="00821A3C" w:rsidRDefault="00627398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TREŚCI PROGRAMOWE</w:t>
            </w:r>
          </w:p>
        </w:tc>
      </w:tr>
      <w:tr w:rsidR="00627398" w:rsidRPr="00821A3C" w14:paraId="04388050" w14:textId="77777777" w:rsidTr="001B235F">
        <w:tc>
          <w:tcPr>
            <w:tcW w:w="10008" w:type="dxa"/>
            <w:shd w:val="pct15" w:color="auto" w:fill="FFFFFF"/>
          </w:tcPr>
          <w:p w14:paraId="73A4615F" w14:textId="77777777" w:rsidR="00627398" w:rsidRPr="00821A3C" w:rsidRDefault="00627398" w:rsidP="001B235F">
            <w:pPr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Wykład</w:t>
            </w:r>
          </w:p>
        </w:tc>
      </w:tr>
      <w:tr w:rsidR="00627398" w:rsidRPr="00821A3C" w14:paraId="458642A1" w14:textId="77777777" w:rsidTr="001B235F">
        <w:tc>
          <w:tcPr>
            <w:tcW w:w="10008" w:type="dxa"/>
          </w:tcPr>
          <w:p w14:paraId="069F27DA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Podstawowe zagadnienia sieci komputerowych, standardy</w:t>
            </w:r>
          </w:p>
          <w:p w14:paraId="22C87ECF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Modele sieci, topologie, protokoły sieciowe i komunikacja, urządzenia sieciowe</w:t>
            </w:r>
          </w:p>
          <w:p w14:paraId="00B58FEA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Media komunikacyjne, metody dostępu do medium</w:t>
            </w:r>
          </w:p>
          <w:p w14:paraId="505EA6C6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Ethernet</w:t>
            </w:r>
          </w:p>
          <w:p w14:paraId="5A30DE8F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Protokoły warstwy sieci, podstawy routingu</w:t>
            </w:r>
          </w:p>
          <w:p w14:paraId="1FD6F715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Metody adresowania w sieciach IP</w:t>
            </w:r>
          </w:p>
          <w:p w14:paraId="14D1A005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Protokoły routingu wewnętrznej bramy</w:t>
            </w:r>
          </w:p>
          <w:p w14:paraId="48F4ACEB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Routowanie w sieciach rozległych</w:t>
            </w:r>
          </w:p>
          <w:p w14:paraId="6D9A89B0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Transport w sieciach IP</w:t>
            </w:r>
          </w:p>
          <w:p w14:paraId="5CA1085E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Usługi/aplikacje sieciowe</w:t>
            </w:r>
          </w:p>
          <w:p w14:paraId="28CAD97D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Sieci bezprzewodowe</w:t>
            </w:r>
          </w:p>
          <w:p w14:paraId="09065400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Jakość usług w sieciach IP</w:t>
            </w:r>
          </w:p>
          <w:p w14:paraId="52D13155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Podstawy bezpieczeństwa sieci</w:t>
            </w:r>
          </w:p>
          <w:p w14:paraId="3E5E5F99" w14:textId="77777777" w:rsidR="00627398" w:rsidRPr="00821A3C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Internet Rzeczy</w:t>
            </w:r>
          </w:p>
        </w:tc>
      </w:tr>
      <w:tr w:rsidR="00627398" w:rsidRPr="00821A3C" w14:paraId="672FB30A" w14:textId="77777777" w:rsidTr="001B235F">
        <w:tc>
          <w:tcPr>
            <w:tcW w:w="10008" w:type="dxa"/>
            <w:shd w:val="pct15" w:color="auto" w:fill="FFFFFF"/>
          </w:tcPr>
          <w:p w14:paraId="4AB6F05B" w14:textId="77777777" w:rsidR="00627398" w:rsidRPr="00821A3C" w:rsidRDefault="00627398" w:rsidP="001B235F">
            <w:pPr>
              <w:pStyle w:val="Nagwek1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Laboratorium</w:t>
            </w:r>
          </w:p>
        </w:tc>
      </w:tr>
      <w:tr w:rsidR="00627398" w:rsidRPr="00821A3C" w14:paraId="403066E9" w14:textId="77777777" w:rsidTr="001B235F">
        <w:tc>
          <w:tcPr>
            <w:tcW w:w="10008" w:type="dxa"/>
          </w:tcPr>
          <w:p w14:paraId="2BF47AA0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Modele sieci komputerowych. Funkcjonalność i protokoły warstwy sieciowej i transportowej. Elementy pasywne i aktywne sieci.</w:t>
            </w:r>
          </w:p>
          <w:p w14:paraId="5D11067E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Standardy sieci Ethernet, zasady wyboru odpowiedniego medium komunikacyjnego (kabel skrętka, światłowód, sieć bezprzewodowa).</w:t>
            </w:r>
          </w:p>
          <w:p w14:paraId="7132FCB7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Przykładowe zastosowania oraz znaczenie protokołu UDP.</w:t>
            </w:r>
          </w:p>
          <w:p w14:paraId="4C15FCBA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Adresacja MAC i IPv4. Protokół ARP. Sposoby uzyskiwania adresu IP.</w:t>
            </w:r>
          </w:p>
          <w:p w14:paraId="028D5C57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Podstawowe polecenia sieciowe dla wybranych systemów operacyjnych.</w:t>
            </w:r>
          </w:p>
          <w:p w14:paraId="041C373F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Budowa sieci LAN z wykorzystaniem różnych mediów i urządzeń. Rozwiązywanie problemów.</w:t>
            </w:r>
          </w:p>
          <w:p w14:paraId="498023DC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Konfiguracja podstawowych parametrów routera.</w:t>
            </w:r>
          </w:p>
          <w:p w14:paraId="53EC93B1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Routing statyczny. Definicja odległości administracyjnej i kosztu trasy.</w:t>
            </w:r>
          </w:p>
          <w:p w14:paraId="35EAC39E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Routing dynamiczny. Protokół RIP wersja 1. Protokół RIP wersja 2.</w:t>
            </w:r>
          </w:p>
          <w:p w14:paraId="0A5F67D5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Routing dynamiczny. Protokół OSPF.</w:t>
            </w:r>
          </w:p>
          <w:p w14:paraId="091F0B48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Gromadzenie danych o sieci z wykorzystaniem protokołu SNMP.</w:t>
            </w:r>
          </w:p>
          <w:p w14:paraId="070085C7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Konfiguracja sieci wirtualnych – VLAN. </w:t>
            </w:r>
            <w:proofErr w:type="spellStart"/>
            <w:r w:rsidRPr="00821A3C">
              <w:rPr>
                <w:sz w:val="22"/>
                <w:szCs w:val="22"/>
              </w:rPr>
              <w:t>Trunking</w:t>
            </w:r>
            <w:proofErr w:type="spellEnd"/>
            <w:r w:rsidRPr="00821A3C">
              <w:rPr>
                <w:sz w:val="22"/>
                <w:szCs w:val="22"/>
              </w:rPr>
              <w:t>.</w:t>
            </w:r>
          </w:p>
          <w:p w14:paraId="3A18D4BF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Routing między sieciami wirtualnymi.</w:t>
            </w:r>
          </w:p>
          <w:p w14:paraId="65A678BA" w14:textId="77777777" w:rsidR="00854C4D" w:rsidRPr="00821A3C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Analiza pakietów sieciowych z wykorzystaniem programu </w:t>
            </w:r>
            <w:proofErr w:type="spellStart"/>
            <w:r w:rsidRPr="00821A3C">
              <w:rPr>
                <w:sz w:val="22"/>
                <w:szCs w:val="22"/>
              </w:rPr>
              <w:t>Wireshark</w:t>
            </w:r>
            <w:proofErr w:type="spellEnd"/>
            <w:r w:rsidRPr="00821A3C">
              <w:rPr>
                <w:sz w:val="22"/>
                <w:szCs w:val="22"/>
              </w:rPr>
              <w:t>, wykrywanie zagrożeń, przeprowadzenie szczegółowej analizy generowanego ruchu dla wybranych usług.</w:t>
            </w:r>
          </w:p>
          <w:p w14:paraId="3E727381" w14:textId="77777777" w:rsidR="00627398" w:rsidRPr="00821A3C" w:rsidRDefault="00627398" w:rsidP="001B235F">
            <w:pPr>
              <w:rPr>
                <w:sz w:val="22"/>
                <w:szCs w:val="22"/>
              </w:rPr>
            </w:pPr>
          </w:p>
          <w:p w14:paraId="47C5DFF9" w14:textId="77777777" w:rsidR="00627398" w:rsidRPr="00821A3C" w:rsidRDefault="00627398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Treści powiązane z praktycznym przygotowaniem zawodowym: 100 %</w:t>
            </w:r>
          </w:p>
          <w:p w14:paraId="0D2E3192" w14:textId="77777777" w:rsidR="00627398" w:rsidRPr="00821A3C" w:rsidRDefault="00627398" w:rsidP="001B235F">
            <w:pPr>
              <w:rPr>
                <w:sz w:val="22"/>
                <w:szCs w:val="22"/>
              </w:rPr>
            </w:pPr>
          </w:p>
        </w:tc>
      </w:tr>
    </w:tbl>
    <w:p w14:paraId="6090D1C7" w14:textId="77777777" w:rsidR="00505FE4" w:rsidRPr="00821A3C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821A3C" w14:paraId="5BC6F9C1" w14:textId="77777777" w:rsidTr="000A341B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9A08" w14:textId="77777777" w:rsidR="00505FE4" w:rsidRPr="00821A3C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DFD78" w14:textId="77777777" w:rsidR="00854C4D" w:rsidRPr="00821A3C" w:rsidRDefault="00854C4D" w:rsidP="00854C4D">
            <w:pPr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Andrew S. </w:t>
            </w:r>
            <w:proofErr w:type="spellStart"/>
            <w:r w:rsidRPr="00821A3C">
              <w:rPr>
                <w:sz w:val="22"/>
                <w:szCs w:val="22"/>
              </w:rPr>
              <w:t>Tanenbaum</w:t>
            </w:r>
            <w:proofErr w:type="spellEnd"/>
            <w:r w:rsidRPr="00821A3C">
              <w:rPr>
                <w:sz w:val="22"/>
                <w:szCs w:val="22"/>
              </w:rPr>
              <w:t>, Sieci komputerowe, wydaw. Helion, Gliwice, 2010</w:t>
            </w:r>
          </w:p>
          <w:p w14:paraId="3731D942" w14:textId="77777777" w:rsidR="00854C4D" w:rsidRPr="00821A3C" w:rsidRDefault="00854C4D" w:rsidP="00854C4D">
            <w:pPr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James F. </w:t>
            </w:r>
            <w:proofErr w:type="spellStart"/>
            <w:r w:rsidRPr="00821A3C">
              <w:rPr>
                <w:sz w:val="22"/>
                <w:szCs w:val="22"/>
              </w:rPr>
              <w:t>Kurose</w:t>
            </w:r>
            <w:proofErr w:type="spellEnd"/>
            <w:r w:rsidRPr="00821A3C">
              <w:rPr>
                <w:sz w:val="22"/>
                <w:szCs w:val="22"/>
              </w:rPr>
              <w:t xml:space="preserve">, </w:t>
            </w:r>
            <w:proofErr w:type="spellStart"/>
            <w:r w:rsidRPr="00821A3C">
              <w:rPr>
                <w:sz w:val="22"/>
                <w:szCs w:val="22"/>
              </w:rPr>
              <w:t>Keith</w:t>
            </w:r>
            <w:proofErr w:type="spellEnd"/>
            <w:r w:rsidRPr="00821A3C">
              <w:rPr>
                <w:sz w:val="22"/>
                <w:szCs w:val="22"/>
              </w:rPr>
              <w:t xml:space="preserve"> W. Ross, Sieci komputerowe. Ujęcie całościowe, wydanie V, wydaw. Helion, Gliwice, 2010</w:t>
            </w:r>
          </w:p>
          <w:p w14:paraId="0E688BC7" w14:textId="77777777" w:rsidR="00505FE4" w:rsidRPr="00821A3C" w:rsidRDefault="00854C4D" w:rsidP="00854C4D">
            <w:pPr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7B3E10">
              <w:rPr>
                <w:sz w:val="22"/>
                <w:szCs w:val="22"/>
                <w:lang w:val="it-IT"/>
              </w:rPr>
              <w:t xml:space="preserve">Mark A. Dye i in., Akademia sieci Cisco. CCNA Exploration. </w:t>
            </w:r>
            <w:r w:rsidRPr="00821A3C">
              <w:rPr>
                <w:sz w:val="22"/>
                <w:szCs w:val="22"/>
              </w:rPr>
              <w:t xml:space="preserve">Podstawy sieci, </w:t>
            </w:r>
            <w:r w:rsidRPr="00821A3C">
              <w:rPr>
                <w:sz w:val="22"/>
                <w:szCs w:val="22"/>
              </w:rPr>
              <w:lastRenderedPageBreak/>
              <w:t>wydaw. PWN, 2010</w:t>
            </w:r>
          </w:p>
        </w:tc>
      </w:tr>
      <w:tr w:rsidR="00505FE4" w:rsidRPr="00821A3C" w14:paraId="26667C95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3E3F" w14:textId="77777777" w:rsidR="00505FE4" w:rsidRPr="00821A3C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lastRenderedPageBreak/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8EE9F" w14:textId="77777777" w:rsidR="000A341B" w:rsidRPr="00821A3C" w:rsidRDefault="000A341B" w:rsidP="00854C4D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Krzysztof Perlicki „Pomiary w optycznych systemach telekomunikacyjnych” Wydawnictwo Komunikacji i Łączności, Warszawa 2002.</w:t>
            </w:r>
          </w:p>
          <w:p w14:paraId="62572DCA" w14:textId="77777777" w:rsidR="000A341B" w:rsidRPr="00821A3C" w:rsidRDefault="000A341B" w:rsidP="00854C4D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Jeff </w:t>
            </w:r>
            <w:proofErr w:type="spellStart"/>
            <w:r w:rsidRPr="00821A3C">
              <w:rPr>
                <w:sz w:val="22"/>
                <w:szCs w:val="22"/>
              </w:rPr>
              <w:t>Duntemann</w:t>
            </w:r>
            <w:proofErr w:type="spellEnd"/>
            <w:r w:rsidRPr="00821A3C">
              <w:rPr>
                <w:sz w:val="22"/>
                <w:szCs w:val="22"/>
              </w:rPr>
              <w:t xml:space="preserve"> „Przewodnik po sieciach </w:t>
            </w:r>
            <w:proofErr w:type="spellStart"/>
            <w:r w:rsidRPr="00821A3C">
              <w:rPr>
                <w:sz w:val="22"/>
                <w:szCs w:val="22"/>
              </w:rPr>
              <w:t>Wi</w:t>
            </w:r>
            <w:proofErr w:type="spellEnd"/>
            <w:r w:rsidRPr="00821A3C">
              <w:rPr>
                <w:sz w:val="22"/>
                <w:szCs w:val="22"/>
              </w:rPr>
              <w:t xml:space="preserve"> – Fi” wyd. </w:t>
            </w:r>
            <w:proofErr w:type="spellStart"/>
            <w:r w:rsidRPr="00821A3C">
              <w:rPr>
                <w:sz w:val="22"/>
                <w:szCs w:val="22"/>
              </w:rPr>
              <w:t>Nakom</w:t>
            </w:r>
            <w:proofErr w:type="spellEnd"/>
            <w:r w:rsidRPr="00821A3C">
              <w:rPr>
                <w:sz w:val="22"/>
                <w:szCs w:val="22"/>
              </w:rPr>
              <w:t>, Poznań 2006.</w:t>
            </w:r>
          </w:p>
          <w:p w14:paraId="45848B07" w14:textId="77777777" w:rsidR="000A341B" w:rsidRPr="00821A3C" w:rsidRDefault="000A341B" w:rsidP="00854C4D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Praca zbiorowa:  „Vademecum Teleinformatyka cz. 1,2,3”, wyd. IDG,377-9</w:t>
            </w:r>
          </w:p>
          <w:p w14:paraId="08D673EC" w14:textId="77777777" w:rsidR="000A341B" w:rsidRPr="00821A3C" w:rsidRDefault="00593B1E" w:rsidP="00854C4D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hyperlink r:id="rId10" w:history="1">
              <w:r w:rsidR="000A341B" w:rsidRPr="00821A3C">
                <w:rPr>
                  <w:rStyle w:val="Hipercze"/>
                  <w:sz w:val="22"/>
                  <w:szCs w:val="22"/>
                </w:rPr>
                <w:t>Roman Kwiecień</w:t>
              </w:r>
            </w:hyperlink>
            <w:r w:rsidR="000A341B" w:rsidRPr="00821A3C">
              <w:rPr>
                <w:sz w:val="22"/>
                <w:szCs w:val="22"/>
              </w:rPr>
              <w:t>: Komputerowe systemy automatyki przemysłowej</w:t>
            </w:r>
          </w:p>
          <w:p w14:paraId="2629D930" w14:textId="77777777" w:rsidR="000A341B" w:rsidRPr="00821A3C" w:rsidRDefault="00593B1E" w:rsidP="00854C4D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hyperlink r:id="rId11" w:history="1">
              <w:r w:rsidR="000A341B" w:rsidRPr="00821A3C">
                <w:rPr>
                  <w:sz w:val="22"/>
                  <w:szCs w:val="22"/>
                  <w:lang w:val="en-US"/>
                </w:rPr>
                <w:t>Stephen Chin</w:t>
              </w:r>
            </w:hyperlink>
            <w:r w:rsidR="000A341B" w:rsidRPr="00821A3C">
              <w:rPr>
                <w:sz w:val="22"/>
                <w:szCs w:val="22"/>
                <w:lang w:val="en-US"/>
              </w:rPr>
              <w:t xml:space="preserve">, </w:t>
            </w:r>
            <w:hyperlink r:id="rId12" w:history="1">
              <w:r w:rsidR="000A341B" w:rsidRPr="00821A3C">
                <w:rPr>
                  <w:sz w:val="22"/>
                  <w:szCs w:val="22"/>
                  <w:lang w:val="en-US"/>
                </w:rPr>
                <w:t>Dean Iverson</w:t>
              </w:r>
            </w:hyperlink>
            <w:r w:rsidR="000A341B" w:rsidRPr="00821A3C">
              <w:rPr>
                <w:sz w:val="22"/>
                <w:szCs w:val="22"/>
                <w:lang w:val="en-US"/>
              </w:rPr>
              <w:t xml:space="preserve">, </w:t>
            </w:r>
            <w:hyperlink r:id="rId13" w:history="1">
              <w:r w:rsidR="000A341B" w:rsidRPr="00821A3C">
                <w:rPr>
                  <w:sz w:val="22"/>
                  <w:szCs w:val="22"/>
                  <w:lang w:val="en-US"/>
                </w:rPr>
                <w:t xml:space="preserve">Oswald </w:t>
              </w:r>
              <w:proofErr w:type="spellStart"/>
              <w:r w:rsidR="000A341B" w:rsidRPr="00821A3C">
                <w:rPr>
                  <w:sz w:val="22"/>
                  <w:szCs w:val="22"/>
                  <w:lang w:val="en-US"/>
                </w:rPr>
                <w:t>Campesato</w:t>
              </w:r>
              <w:proofErr w:type="spellEnd"/>
            </w:hyperlink>
            <w:r w:rsidR="000A341B" w:rsidRPr="00821A3C">
              <w:rPr>
                <w:sz w:val="22"/>
                <w:szCs w:val="22"/>
                <w:lang w:val="en-US"/>
              </w:rPr>
              <w:t xml:space="preserve">, </w:t>
            </w:r>
            <w:hyperlink r:id="rId14" w:history="1">
              <w:r w:rsidR="000A341B" w:rsidRPr="00821A3C">
                <w:rPr>
                  <w:sz w:val="22"/>
                  <w:szCs w:val="22"/>
                  <w:lang w:val="en-US"/>
                </w:rPr>
                <w:t>Paul Trani</w:t>
              </w:r>
            </w:hyperlink>
            <w:r w:rsidR="000A341B" w:rsidRPr="00821A3C">
              <w:rPr>
                <w:sz w:val="22"/>
                <w:szCs w:val="22"/>
                <w:lang w:val="en-US"/>
              </w:rPr>
              <w:t xml:space="preserve"> Android Flash:. </w:t>
            </w:r>
            <w:r w:rsidR="000A341B" w:rsidRPr="00821A3C">
              <w:rPr>
                <w:sz w:val="22"/>
                <w:szCs w:val="22"/>
              </w:rPr>
              <w:t>Zaawansowane programowanie aplikacji mobilnych</w:t>
            </w:r>
          </w:p>
          <w:p w14:paraId="2E7DBF9C" w14:textId="77777777" w:rsidR="00854C4D" w:rsidRPr="00821A3C" w:rsidRDefault="00854C4D" w:rsidP="00854C4D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Douglas E. </w:t>
            </w:r>
            <w:proofErr w:type="spellStart"/>
            <w:r w:rsidRPr="00821A3C">
              <w:rPr>
                <w:sz w:val="22"/>
                <w:szCs w:val="22"/>
              </w:rPr>
              <w:t>Comer</w:t>
            </w:r>
            <w:proofErr w:type="spellEnd"/>
            <w:r w:rsidRPr="00821A3C">
              <w:rPr>
                <w:sz w:val="22"/>
                <w:szCs w:val="22"/>
              </w:rPr>
              <w:t xml:space="preserve">, Sieci komputerowe i </w:t>
            </w:r>
            <w:proofErr w:type="spellStart"/>
            <w:r w:rsidRPr="00821A3C">
              <w:rPr>
                <w:sz w:val="22"/>
                <w:szCs w:val="22"/>
              </w:rPr>
              <w:t>intersieci</w:t>
            </w:r>
            <w:proofErr w:type="spellEnd"/>
            <w:r w:rsidRPr="00821A3C">
              <w:rPr>
                <w:sz w:val="22"/>
                <w:szCs w:val="22"/>
              </w:rPr>
              <w:t>. Aplikacje internetowe, wydaw. WNT, Warszawa, 2007</w:t>
            </w:r>
          </w:p>
          <w:p w14:paraId="292C8DDA" w14:textId="77777777" w:rsidR="00854C4D" w:rsidRPr="00821A3C" w:rsidRDefault="00854C4D" w:rsidP="00854C4D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Materiały dydaktyczne Cisco</w:t>
            </w:r>
          </w:p>
          <w:p w14:paraId="2D4AB74B" w14:textId="77777777" w:rsidR="00505FE4" w:rsidRPr="00821A3C" w:rsidRDefault="00505FE4" w:rsidP="00854C4D">
            <w:pPr>
              <w:ind w:left="720"/>
              <w:jc w:val="both"/>
              <w:rPr>
                <w:sz w:val="22"/>
                <w:szCs w:val="22"/>
              </w:rPr>
            </w:pPr>
          </w:p>
        </w:tc>
      </w:tr>
      <w:tr w:rsidR="000A341B" w:rsidRPr="00821A3C" w14:paraId="2E46F9C3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2CC8" w14:textId="77777777" w:rsidR="000A341B" w:rsidRPr="00821A3C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B0C788" w14:textId="77777777" w:rsidR="000A341B" w:rsidRPr="00821A3C" w:rsidRDefault="000A341B" w:rsidP="000A341B">
            <w:pPr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Wykład z prezentacją multimedialną z omawianiem zagadnień problemowych. Korzystanie z darmowych aplikacji anglojęzycznych dla specjalistów IT.</w:t>
            </w:r>
          </w:p>
          <w:p w14:paraId="75E35BD5" w14:textId="77777777" w:rsidR="000A341B" w:rsidRPr="00821A3C" w:rsidRDefault="000A341B" w:rsidP="000A341B">
            <w:pPr>
              <w:ind w:left="72"/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Laboratoria badawcze z dyskusją uzyskanych wyników. Zajęcia laboratoryjne związane z poznawaniem praktycznych zjawisk informatycznych z zastosowaniem metody projektów oraz tekstu przewodniego.</w:t>
            </w:r>
          </w:p>
        </w:tc>
      </w:tr>
      <w:tr w:rsidR="000A341B" w:rsidRPr="00821A3C" w14:paraId="3E937CC1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E8704C" w14:textId="77777777" w:rsidR="000A341B" w:rsidRPr="00821A3C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29183C" w14:textId="77777777" w:rsidR="000A341B" w:rsidRPr="00821A3C" w:rsidRDefault="000A341B" w:rsidP="001327B3">
            <w:pPr>
              <w:ind w:left="72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Nie dotyczy</w:t>
            </w:r>
          </w:p>
        </w:tc>
      </w:tr>
    </w:tbl>
    <w:p w14:paraId="3B25D27A" w14:textId="77777777" w:rsidR="00505FE4" w:rsidRPr="00821A3C" w:rsidRDefault="00505FE4" w:rsidP="00505FE4">
      <w:pPr>
        <w:rPr>
          <w:sz w:val="22"/>
          <w:szCs w:val="22"/>
        </w:rPr>
      </w:pPr>
      <w:r w:rsidRPr="00821A3C">
        <w:rPr>
          <w:sz w:val="22"/>
          <w:szCs w:val="22"/>
        </w:rPr>
        <w:t>* Literatura może być zmieniona po akceptacji Dyrektora Instytutu</w:t>
      </w:r>
    </w:p>
    <w:p w14:paraId="7B426CE1" w14:textId="77777777" w:rsidR="00854C4D" w:rsidRPr="00821A3C" w:rsidRDefault="00854C4D" w:rsidP="00505FE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54C4D" w:rsidRPr="00821A3C" w14:paraId="17ABD49F" w14:textId="77777777" w:rsidTr="001B23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57F776" w14:textId="77777777" w:rsidR="00854C4D" w:rsidRPr="00821A3C" w:rsidRDefault="00854C4D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BD504B" w14:textId="77777777" w:rsidR="00854C4D" w:rsidRPr="00821A3C" w:rsidRDefault="00854C4D" w:rsidP="001B235F">
            <w:pPr>
              <w:jc w:val="center"/>
              <w:rPr>
                <w:sz w:val="22"/>
                <w:szCs w:val="22"/>
              </w:rPr>
            </w:pPr>
          </w:p>
          <w:p w14:paraId="2CBE32B3" w14:textId="77777777" w:rsidR="00854C4D" w:rsidRPr="00821A3C" w:rsidRDefault="00854C4D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Nr efektu uczenia się/grupy efektów</w:t>
            </w:r>
            <w:r w:rsidRPr="00821A3C">
              <w:rPr>
                <w:sz w:val="22"/>
                <w:szCs w:val="22"/>
              </w:rPr>
              <w:br/>
            </w:r>
          </w:p>
        </w:tc>
      </w:tr>
      <w:tr w:rsidR="00854C4D" w:rsidRPr="00821A3C" w14:paraId="2A6E77DB" w14:textId="77777777" w:rsidTr="001B23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089833" w14:textId="77777777" w:rsidR="00854C4D" w:rsidRPr="00821A3C" w:rsidRDefault="00854C4D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Egzamin końcowy z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C3BE76" w14:textId="77777777" w:rsidR="00854C4D" w:rsidRPr="00821A3C" w:rsidRDefault="00854C4D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01-9,11</w:t>
            </w:r>
          </w:p>
        </w:tc>
      </w:tr>
      <w:tr w:rsidR="00854C4D" w:rsidRPr="00821A3C" w14:paraId="3A8957AA" w14:textId="77777777" w:rsidTr="001B235F">
        <w:tc>
          <w:tcPr>
            <w:tcW w:w="8208" w:type="dxa"/>
            <w:gridSpan w:val="2"/>
            <w:vAlign w:val="center"/>
          </w:tcPr>
          <w:p w14:paraId="6AF8CEDF" w14:textId="77777777" w:rsidR="00854C4D" w:rsidRPr="00821A3C" w:rsidRDefault="00854C4D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Laboratorium – wejściówki/test</w:t>
            </w:r>
          </w:p>
        </w:tc>
        <w:tc>
          <w:tcPr>
            <w:tcW w:w="1800" w:type="dxa"/>
            <w:vAlign w:val="center"/>
          </w:tcPr>
          <w:p w14:paraId="66252856" w14:textId="77777777" w:rsidR="00854C4D" w:rsidRPr="00821A3C" w:rsidRDefault="00854C4D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02,03,05,07</w:t>
            </w:r>
          </w:p>
        </w:tc>
      </w:tr>
      <w:tr w:rsidR="00854C4D" w:rsidRPr="00821A3C" w14:paraId="5710AF4C" w14:textId="77777777" w:rsidTr="001B235F">
        <w:tc>
          <w:tcPr>
            <w:tcW w:w="8208" w:type="dxa"/>
            <w:gridSpan w:val="2"/>
            <w:vAlign w:val="center"/>
          </w:tcPr>
          <w:p w14:paraId="41F4E83A" w14:textId="77777777" w:rsidR="00854C4D" w:rsidRPr="00821A3C" w:rsidRDefault="00854C4D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Laboratorium – sprawozdania/uzupełnienie pkt.</w:t>
            </w:r>
          </w:p>
        </w:tc>
        <w:tc>
          <w:tcPr>
            <w:tcW w:w="1800" w:type="dxa"/>
            <w:vAlign w:val="center"/>
          </w:tcPr>
          <w:p w14:paraId="6B7DE03F" w14:textId="77777777" w:rsidR="00854C4D" w:rsidRPr="00821A3C" w:rsidRDefault="00854C4D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09</w:t>
            </w:r>
          </w:p>
        </w:tc>
      </w:tr>
      <w:tr w:rsidR="00854C4D" w:rsidRPr="00821A3C" w14:paraId="475EFD9A" w14:textId="77777777" w:rsidTr="001B235F">
        <w:tc>
          <w:tcPr>
            <w:tcW w:w="8208" w:type="dxa"/>
            <w:gridSpan w:val="2"/>
            <w:vAlign w:val="center"/>
          </w:tcPr>
          <w:p w14:paraId="3621CB5B" w14:textId="77777777" w:rsidR="00854C4D" w:rsidRPr="00821A3C" w:rsidRDefault="00854C4D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Laboratorium – weryfikacja wiedzy podczas zajęć – ocena ustna</w:t>
            </w:r>
          </w:p>
        </w:tc>
        <w:tc>
          <w:tcPr>
            <w:tcW w:w="1800" w:type="dxa"/>
            <w:vAlign w:val="center"/>
          </w:tcPr>
          <w:p w14:paraId="4983263E" w14:textId="77777777" w:rsidR="00854C4D" w:rsidRPr="00821A3C" w:rsidRDefault="00854C4D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04-11</w:t>
            </w:r>
          </w:p>
        </w:tc>
      </w:tr>
      <w:tr w:rsidR="00854C4D" w:rsidRPr="00821A3C" w14:paraId="75BE9DD4" w14:textId="77777777" w:rsidTr="001B235F">
        <w:tc>
          <w:tcPr>
            <w:tcW w:w="8208" w:type="dxa"/>
            <w:gridSpan w:val="2"/>
            <w:vAlign w:val="center"/>
          </w:tcPr>
          <w:p w14:paraId="2233D80F" w14:textId="77777777" w:rsidR="00854C4D" w:rsidRPr="00821A3C" w:rsidRDefault="00854C4D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Laboratorium – kolokwium końcowe</w:t>
            </w:r>
          </w:p>
        </w:tc>
        <w:tc>
          <w:tcPr>
            <w:tcW w:w="1800" w:type="dxa"/>
            <w:vAlign w:val="center"/>
          </w:tcPr>
          <w:p w14:paraId="39F48C7E" w14:textId="77777777" w:rsidR="00854C4D" w:rsidRPr="00821A3C" w:rsidRDefault="00854C4D" w:rsidP="001B235F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01-09</w:t>
            </w:r>
          </w:p>
        </w:tc>
      </w:tr>
      <w:tr w:rsidR="00854C4D" w:rsidRPr="00821A3C" w14:paraId="3C4F9EDD" w14:textId="77777777" w:rsidTr="001B235F">
        <w:tc>
          <w:tcPr>
            <w:tcW w:w="2660" w:type="dxa"/>
            <w:tcBorders>
              <w:bottom w:val="single" w:sz="12" w:space="0" w:color="auto"/>
            </w:tcBorders>
          </w:tcPr>
          <w:p w14:paraId="2CB9C8F9" w14:textId="77777777" w:rsidR="00854C4D" w:rsidRPr="00821A3C" w:rsidRDefault="00854C4D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E5FD524" w14:textId="77777777" w:rsidR="00854C4D" w:rsidRPr="00821A3C" w:rsidRDefault="00854C4D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Laboratorium: obecność na zajęciach, aktywność, wejściówki, sprawozdania, kolokwium końcowe. Aby przystąpić do kolokwium końcowego, należy najpierw zaliczyć wszystkie wejściówki i sprawozdania. Po uzyskaniu zaliczenia z laboratorium można przystąpić do egzaminu. </w:t>
            </w:r>
          </w:p>
          <w:p w14:paraId="6D80BA5D" w14:textId="77777777" w:rsidR="00854C4D" w:rsidRPr="00821A3C" w:rsidRDefault="00854C4D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Wykład: egzamin. </w:t>
            </w:r>
          </w:p>
          <w:p w14:paraId="7E7A7E63" w14:textId="77777777" w:rsidR="00854C4D" w:rsidRPr="00821A3C" w:rsidRDefault="00854C4D" w:rsidP="001B235F">
            <w:pPr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Na skumulowaną ocenę końcową z przedmiotu składa się w 50% ocena uzyskana z wykładu oraz w 50% ocena uzyskana z laboratorium. Koordynator przedmiotu może zaliczyć przedmiot na podstawie projektu z tematyki sieci komputerowych realizowanego w ramach koła naukowego.</w:t>
            </w:r>
          </w:p>
        </w:tc>
      </w:tr>
    </w:tbl>
    <w:p w14:paraId="562F91A1" w14:textId="77777777" w:rsidR="00505FE4" w:rsidRPr="00821A3C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31"/>
        <w:gridCol w:w="1409"/>
        <w:gridCol w:w="1642"/>
        <w:gridCol w:w="2558"/>
      </w:tblGrid>
      <w:tr w:rsidR="00505FE4" w:rsidRPr="00821A3C" w14:paraId="5F753343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F2B449" w14:textId="77777777" w:rsidR="00505FE4" w:rsidRPr="00821A3C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6EFB5CD0" w14:textId="77777777" w:rsidR="00505FE4" w:rsidRPr="00821A3C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NAKŁAD PRACY STUDENTA</w:t>
            </w:r>
          </w:p>
          <w:p w14:paraId="3C2480FD" w14:textId="77777777" w:rsidR="00505FE4" w:rsidRPr="00821A3C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821A3C" w14:paraId="6319C944" w14:textId="77777777" w:rsidTr="00DC3712">
        <w:trPr>
          <w:trHeight w:val="263"/>
        </w:trPr>
        <w:tc>
          <w:tcPr>
            <w:tcW w:w="226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3C8AE0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63A87EAD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210A1BE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821A3C" w14:paraId="013D1ABB" w14:textId="77777777" w:rsidTr="00DC371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2E56" w14:textId="77777777" w:rsidR="00505FE4" w:rsidRPr="00821A3C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8404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6125" w14:textId="77777777" w:rsidR="00505FE4" w:rsidRPr="00821A3C" w:rsidRDefault="00505FE4" w:rsidP="00F77DC4">
            <w:pPr>
              <w:jc w:val="center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W tym zajęcia powiązane </w:t>
            </w:r>
            <w:r w:rsidRPr="00821A3C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E1C486" w14:textId="77777777" w:rsidR="00505FE4" w:rsidRPr="00821A3C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W tym udział w zajęciach przeprowadzanych z wykorzystaniem metod i</w:t>
            </w:r>
            <w:r w:rsidR="00A4490B" w:rsidRPr="00821A3C">
              <w:rPr>
                <w:sz w:val="22"/>
                <w:szCs w:val="22"/>
              </w:rPr>
              <w:t> </w:t>
            </w:r>
            <w:r w:rsidRPr="00821A3C">
              <w:rPr>
                <w:sz w:val="22"/>
                <w:szCs w:val="22"/>
              </w:rPr>
              <w:t>technik kształcenia na odległość</w:t>
            </w:r>
          </w:p>
        </w:tc>
      </w:tr>
      <w:tr w:rsidR="00DC3712" w:rsidRPr="00821A3C" w14:paraId="59635617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2771" w14:textId="77777777" w:rsidR="00DC3712" w:rsidRPr="00821A3C" w:rsidRDefault="00DC3712" w:rsidP="00F77DC4">
            <w:pPr>
              <w:spacing w:before="60" w:after="60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Udział w wykładach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D3AB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t>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469C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2BE18" w14:textId="77777777" w:rsidR="00DC3712" w:rsidRPr="00821A3C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DC3712" w:rsidRPr="00821A3C" w14:paraId="536D5C81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931C" w14:textId="77777777" w:rsidR="00DC3712" w:rsidRPr="00821A3C" w:rsidRDefault="00DC3712" w:rsidP="00F77DC4">
            <w:pPr>
              <w:spacing w:before="60" w:after="60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8273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t>10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311E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6846B4" w14:textId="77777777" w:rsidR="00DC3712" w:rsidRPr="00821A3C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DC3712" w:rsidRPr="00821A3C" w14:paraId="1E8AA5F1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971C" w14:textId="77777777" w:rsidR="00DC3712" w:rsidRPr="00821A3C" w:rsidRDefault="00DC3712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821A3C">
              <w:rPr>
                <w:sz w:val="22"/>
                <w:szCs w:val="22"/>
              </w:rPr>
              <w:t>Udział w ćwiczeniach audytoryjnych</w:t>
            </w:r>
            <w:r w:rsidRPr="00821A3C">
              <w:rPr>
                <w:sz w:val="22"/>
                <w:szCs w:val="22"/>
              </w:rPr>
              <w:br/>
            </w:r>
            <w:r w:rsidRPr="00821A3C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C346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0D72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t>30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3D761" w14:textId="77777777" w:rsidR="00DC3712" w:rsidRPr="00821A3C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DC3712" w:rsidRPr="00821A3C" w14:paraId="18E53F1E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D236" w14:textId="77777777" w:rsidR="00DC3712" w:rsidRPr="00821A3C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3C48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t>40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67C1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t>40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B2989" w14:textId="77777777" w:rsidR="00DC3712" w:rsidRPr="00821A3C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DC3712" w:rsidRPr="00821A3C" w14:paraId="1B8EC0C9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2D47" w14:textId="77777777" w:rsidR="00DC3712" w:rsidRPr="00821A3C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Przygotowanie projektu / eseju / itp.</w:t>
            </w:r>
            <w:r w:rsidRPr="00821A3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CC4B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285F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79728" w14:textId="77777777" w:rsidR="00DC3712" w:rsidRPr="00821A3C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DC3712" w:rsidRPr="00821A3C" w14:paraId="5544905B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9E09" w14:textId="77777777" w:rsidR="00DC3712" w:rsidRPr="00821A3C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8FE5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t>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08BF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68F4F" w14:textId="77777777" w:rsidR="00DC3712" w:rsidRPr="00821A3C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DC3712" w:rsidRPr="00821A3C" w14:paraId="0189CBB8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7EA" w14:textId="77777777" w:rsidR="00DC3712" w:rsidRPr="00821A3C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F237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t>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0964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2F9E6" w14:textId="77777777" w:rsidR="00DC3712" w:rsidRPr="00821A3C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DC3712" w:rsidRPr="00821A3C" w14:paraId="28D74905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F92F" w14:textId="77777777" w:rsidR="00DC3712" w:rsidRPr="00821A3C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Inne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4169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t>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4D79" w14:textId="77777777" w:rsidR="00DC3712" w:rsidRPr="00821A3C" w:rsidRDefault="00DC3712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16E18B" w14:textId="77777777" w:rsidR="00DC3712" w:rsidRPr="00821A3C" w:rsidRDefault="00DC3712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DC3712" w:rsidRPr="00821A3C" w14:paraId="231DC879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0F25" w14:textId="77777777" w:rsidR="00DC3712" w:rsidRPr="00821A3C" w:rsidRDefault="00DC3712" w:rsidP="00F77DC4">
            <w:pPr>
              <w:spacing w:before="60" w:after="60"/>
              <w:rPr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DF79" w14:textId="77777777" w:rsidR="00DC3712" w:rsidRPr="00821A3C" w:rsidRDefault="00DC3712" w:rsidP="001B235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t>144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076B" w14:textId="77777777" w:rsidR="00DC3712" w:rsidRPr="00821A3C" w:rsidRDefault="00DC3712" w:rsidP="001B235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21A3C">
              <w:rPr>
                <w:sz w:val="24"/>
                <w:szCs w:val="24"/>
              </w:rPr>
              <w:t>70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13AE8" w14:textId="77777777" w:rsidR="00DC3712" w:rsidRPr="00821A3C" w:rsidRDefault="00DC3712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821A3C" w14:paraId="04C8B61C" w14:textId="77777777" w:rsidTr="00DC3712">
        <w:trPr>
          <w:trHeight w:val="236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09CE7" w14:textId="77777777" w:rsidR="00DC3712" w:rsidRPr="00821A3C" w:rsidRDefault="00DC3712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821A3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4B026AE" w14:textId="77777777" w:rsidR="00DC3712" w:rsidRPr="00821A3C" w:rsidRDefault="00DC3712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21A3C">
              <w:rPr>
                <w:b/>
                <w:sz w:val="24"/>
                <w:szCs w:val="24"/>
              </w:rPr>
              <w:t>5 ECTS</w:t>
            </w:r>
          </w:p>
        </w:tc>
      </w:tr>
      <w:tr w:rsidR="00DC3712" w:rsidRPr="00821A3C" w14:paraId="2E455D79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EFBEF" w14:textId="77777777" w:rsidR="00DC3712" w:rsidRPr="00821A3C" w:rsidRDefault="00DC3712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21A3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B13B64C" w14:textId="77777777" w:rsidR="00DC3712" w:rsidRPr="00821A3C" w:rsidRDefault="00DC3712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21A3C">
              <w:rPr>
                <w:b/>
                <w:sz w:val="24"/>
                <w:szCs w:val="24"/>
              </w:rPr>
              <w:t>2,4 ECTS</w:t>
            </w:r>
          </w:p>
        </w:tc>
      </w:tr>
      <w:tr w:rsidR="00DC3712" w:rsidRPr="00821A3C" w14:paraId="09CF5253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FB8F5" w14:textId="77777777" w:rsidR="00DC3712" w:rsidRPr="00821A3C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821A3C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A076C36" w14:textId="77777777" w:rsidR="00DC3712" w:rsidRPr="00821A3C" w:rsidRDefault="00DC3712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821A3C" w14:paraId="1B1C14B1" w14:textId="77777777" w:rsidTr="00DC3712">
        <w:trPr>
          <w:trHeight w:val="262"/>
        </w:trPr>
        <w:tc>
          <w:tcPr>
            <w:tcW w:w="226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95F39F" w14:textId="77777777" w:rsidR="00DC3712" w:rsidRPr="00821A3C" w:rsidRDefault="00DC3712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21A3C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39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B000D1" w14:textId="77777777" w:rsidR="00DC3712" w:rsidRPr="00821A3C" w:rsidRDefault="00DC3712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21A3C">
              <w:rPr>
                <w:sz w:val="24"/>
                <w:szCs w:val="24"/>
              </w:rPr>
              <w:t>64</w:t>
            </w:r>
            <w:r w:rsidRPr="00821A3C">
              <w:rPr>
                <w:sz w:val="24"/>
                <w:szCs w:val="24"/>
              </w:rPr>
              <w:br/>
            </w:r>
            <w:r w:rsidRPr="00821A3C">
              <w:rPr>
                <w:b/>
                <w:sz w:val="24"/>
                <w:szCs w:val="24"/>
              </w:rPr>
              <w:t>2,2 ECTS</w:t>
            </w:r>
          </w:p>
        </w:tc>
      </w:tr>
    </w:tbl>
    <w:p w14:paraId="1F5277B6" w14:textId="77777777" w:rsidR="00DB50E0" w:rsidRPr="00821A3C" w:rsidRDefault="00DB50E0" w:rsidP="00505FE4">
      <w:pPr>
        <w:rPr>
          <w:sz w:val="22"/>
          <w:szCs w:val="22"/>
        </w:rPr>
      </w:pPr>
    </w:p>
    <w:sectPr w:rsidR="00DB50E0" w:rsidRPr="00821A3C" w:rsidSect="006369D6">
      <w:footerReference w:type="even" r:id="rId15"/>
      <w:footerReference w:type="default" r:id="rId16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5342B" w14:textId="77777777" w:rsidR="00441374" w:rsidRDefault="00441374" w:rsidP="00505FE4">
      <w:r>
        <w:separator/>
      </w:r>
    </w:p>
  </w:endnote>
  <w:endnote w:type="continuationSeparator" w:id="0">
    <w:p w14:paraId="58D610F4" w14:textId="77777777" w:rsidR="00441374" w:rsidRDefault="00441374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B8DD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0DFE8D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48ACD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08DF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7FFDB85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6B7FA" w14:textId="77777777" w:rsidR="00441374" w:rsidRDefault="00441374" w:rsidP="00505FE4">
      <w:r>
        <w:separator/>
      </w:r>
    </w:p>
  </w:footnote>
  <w:footnote w:type="continuationSeparator" w:id="0">
    <w:p w14:paraId="0EC3EA47" w14:textId="77777777" w:rsidR="00441374" w:rsidRDefault="00441374" w:rsidP="00505FE4">
      <w:r>
        <w:continuationSeparator/>
      </w:r>
    </w:p>
  </w:footnote>
  <w:footnote w:id="1">
    <w:p w14:paraId="1B092C1D" w14:textId="77777777" w:rsidR="00DC3712" w:rsidRDefault="00DC3712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 w15:restartNumberingAfterBreak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620F3"/>
    <w:multiLevelType w:val="hybridMultilevel"/>
    <w:tmpl w:val="7D1E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97472"/>
    <w:multiLevelType w:val="hybridMultilevel"/>
    <w:tmpl w:val="348ADC72"/>
    <w:lvl w:ilvl="0" w:tplc="B93E04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45CE3CEE"/>
    <w:multiLevelType w:val="hybridMultilevel"/>
    <w:tmpl w:val="953802C2"/>
    <w:lvl w:ilvl="0" w:tplc="5C221A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12705D"/>
    <w:multiLevelType w:val="hybridMultilevel"/>
    <w:tmpl w:val="19308B16"/>
    <w:lvl w:ilvl="0" w:tplc="1D78D53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6" w15:restartNumberingAfterBreak="0">
    <w:nsid w:val="54D0786A"/>
    <w:multiLevelType w:val="hybridMultilevel"/>
    <w:tmpl w:val="32E86C6A"/>
    <w:lvl w:ilvl="0" w:tplc="F45876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060581">
    <w:abstractNumId w:val="1"/>
  </w:num>
  <w:num w:numId="2" w16cid:durableId="386489729">
    <w:abstractNumId w:val="7"/>
  </w:num>
  <w:num w:numId="3" w16cid:durableId="676922896">
    <w:abstractNumId w:val="5"/>
  </w:num>
  <w:num w:numId="4" w16cid:durableId="1795521715">
    <w:abstractNumId w:val="6"/>
  </w:num>
  <w:num w:numId="5" w16cid:durableId="796796594">
    <w:abstractNumId w:val="4"/>
  </w:num>
  <w:num w:numId="6" w16cid:durableId="641236735">
    <w:abstractNumId w:val="3"/>
  </w:num>
  <w:num w:numId="7" w16cid:durableId="995456663">
    <w:abstractNumId w:val="0"/>
  </w:num>
  <w:num w:numId="8" w16cid:durableId="2107686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B4"/>
    <w:rsid w:val="000A341B"/>
    <w:rsid w:val="001A2A1E"/>
    <w:rsid w:val="001A2B51"/>
    <w:rsid w:val="002A7236"/>
    <w:rsid w:val="00397BB8"/>
    <w:rsid w:val="003E386C"/>
    <w:rsid w:val="004108DE"/>
    <w:rsid w:val="00441374"/>
    <w:rsid w:val="00505FE4"/>
    <w:rsid w:val="00593B1E"/>
    <w:rsid w:val="006208DF"/>
    <w:rsid w:val="00627398"/>
    <w:rsid w:val="006369D6"/>
    <w:rsid w:val="007A65B4"/>
    <w:rsid w:val="007B3E10"/>
    <w:rsid w:val="007E3C07"/>
    <w:rsid w:val="00821A3C"/>
    <w:rsid w:val="00854C4D"/>
    <w:rsid w:val="00856974"/>
    <w:rsid w:val="008A2D5A"/>
    <w:rsid w:val="009401D5"/>
    <w:rsid w:val="009E613F"/>
    <w:rsid w:val="00A0655B"/>
    <w:rsid w:val="00A4490B"/>
    <w:rsid w:val="00DB50E0"/>
    <w:rsid w:val="00DC3712"/>
    <w:rsid w:val="00E9651C"/>
    <w:rsid w:val="00F0747F"/>
    <w:rsid w:val="00F70D99"/>
    <w:rsid w:val="00FE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98002F"/>
  <w15:docId w15:val="{42509DE8-5E09-4EC7-82A0-9B6229B99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0A34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27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epress.pl/autorzy/oswald-campesat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epress.pl/autorzy/dean-iverso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epress.pl/autorzy/stephen-chin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helion.pl/autorzy/roman-kwieci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nepress.pl/autorzy/paul-tran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o\Dysk%20Google\sylabus%202024%20new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9325A0-B2E5-4E07-840F-D135C487E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7</TotalTime>
  <Pages>4</Pages>
  <Words>1192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Stojek</dc:creator>
  <cp:lastModifiedBy>Teresa Jurewicz-Obrzut</cp:lastModifiedBy>
  <cp:revision>6</cp:revision>
  <cp:lastPrinted>2023-12-05T12:20:00Z</cp:lastPrinted>
  <dcterms:created xsi:type="dcterms:W3CDTF">2024-05-29T12:03:00Z</dcterms:created>
  <dcterms:modified xsi:type="dcterms:W3CDTF">2024-08-21T15:07:00Z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